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88" w:rsidRDefault="000E0E88" w:rsidP="00AD0A1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НАГУМАНОВА МАДИНА ГИНИЯТОВНА </w:t>
      </w:r>
    </w:p>
    <w:p w:rsidR="000E0E88" w:rsidRPr="00DA38E2" w:rsidRDefault="000E0E88" w:rsidP="00AD0A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0E88" w:rsidRPr="006A689E" w:rsidRDefault="000E0E88" w:rsidP="00AD0A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689E">
        <w:rPr>
          <w:rFonts w:ascii="Times New Roman" w:hAnsi="Times New Roman"/>
          <w:b/>
          <w:sz w:val="28"/>
          <w:szCs w:val="28"/>
        </w:rPr>
        <w:t>«Хочу мира во всем мире»</w:t>
      </w:r>
      <w:bookmarkStart w:id="0" w:name="_GoBack"/>
      <w:bookmarkEnd w:id="0"/>
    </w:p>
    <w:p w:rsidR="000E0E88" w:rsidRPr="00DA38E2" w:rsidRDefault="000E0E88" w:rsidP="00AD0A1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0E88" w:rsidRDefault="000E0E88" w:rsidP="00AD0A1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войны </w:t>
      </w:r>
      <w:r w:rsidRPr="006A689E">
        <w:rPr>
          <w:rFonts w:ascii="Times New Roman" w:hAnsi="Times New Roman"/>
          <w:sz w:val="28"/>
          <w:szCs w:val="28"/>
        </w:rPr>
        <w:t>Мадина Гиниятовна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38E2">
        <w:rPr>
          <w:rFonts w:ascii="Times New Roman" w:hAnsi="Times New Roman"/>
          <w:sz w:val="28"/>
          <w:szCs w:val="28"/>
        </w:rPr>
        <w:t>была в тылу в Казани</w:t>
      </w:r>
      <w:r>
        <w:rPr>
          <w:rFonts w:ascii="Times New Roman" w:hAnsi="Times New Roman"/>
          <w:sz w:val="28"/>
          <w:szCs w:val="28"/>
        </w:rPr>
        <w:t>.</w:t>
      </w:r>
    </w:p>
    <w:p w:rsidR="000E0E88" w:rsidRPr="00DA38E2" w:rsidRDefault="000E0E88" w:rsidP="00D625D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E0E88" w:rsidRPr="00D625D0" w:rsidRDefault="000E0E88" w:rsidP="00D625D0">
      <w:pPr>
        <w:spacing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3356C1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45pt;height:459.75pt;visibility:visible">
            <v:imagedata r:id="rId4" o:title=""/>
          </v:shape>
        </w:pict>
      </w:r>
    </w:p>
    <w:sectPr w:rsidR="000E0E88" w:rsidRPr="00D625D0" w:rsidSect="00A9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792B"/>
    <w:rsid w:val="000157B9"/>
    <w:rsid w:val="00063F05"/>
    <w:rsid w:val="000653A5"/>
    <w:rsid w:val="000826A0"/>
    <w:rsid w:val="000E0E88"/>
    <w:rsid w:val="002D5908"/>
    <w:rsid w:val="003356C1"/>
    <w:rsid w:val="004F13AD"/>
    <w:rsid w:val="00521837"/>
    <w:rsid w:val="006A689E"/>
    <w:rsid w:val="009A792B"/>
    <w:rsid w:val="00A96815"/>
    <w:rsid w:val="00AD0A11"/>
    <w:rsid w:val="00B41578"/>
    <w:rsid w:val="00C92B01"/>
    <w:rsid w:val="00D625D0"/>
    <w:rsid w:val="00DA38E2"/>
    <w:rsid w:val="00E05C7F"/>
    <w:rsid w:val="00EC4002"/>
    <w:rsid w:val="00EF4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62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25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17</Words>
  <Characters>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9</cp:revision>
  <dcterms:created xsi:type="dcterms:W3CDTF">2015-02-16T05:46:00Z</dcterms:created>
  <dcterms:modified xsi:type="dcterms:W3CDTF">2015-04-10T14:49:00Z</dcterms:modified>
</cp:coreProperties>
</file>